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FE204" w14:textId="4787F5A3" w:rsidR="00BA00AB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BLODWELL</w:t>
      </w:r>
      <w:r>
        <w:rPr>
          <w:rFonts w:ascii="Times New Roman" w:hAnsi="Times New Roman" w:cs="Times New Roman"/>
          <w:sz w:val="24"/>
          <w:szCs w:val="24"/>
        </w:rPr>
        <w:t xml:space="preserve">        (fl.1484)</w:t>
      </w:r>
    </w:p>
    <w:p w14:paraId="45E736F8" w14:textId="5234B03E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A26CB" w14:textId="7F8F25A4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A3F3FF" w14:textId="31394010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Geoffrey Blodwell(q.v.).</w:t>
      </w:r>
    </w:p>
    <w:p w14:paraId="5C6844E9" w14:textId="77777777" w:rsidR="00075AC6" w:rsidRDefault="00075AC6" w:rsidP="00075AC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27287616" w14:textId="77777777" w:rsidR="00075AC6" w:rsidRDefault="00075AC6" w:rsidP="00075AC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p.3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C5B7A1A" w14:textId="6CC26F88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3DA41F" w14:textId="29CE32DF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392AFA" w14:textId="63AAD6E4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ca.</w:t>
      </w:r>
      <w:r>
        <w:rPr>
          <w:rFonts w:ascii="Times New Roman" w:hAnsi="Times New Roman" w:cs="Times New Roman"/>
          <w:sz w:val="24"/>
          <w:szCs w:val="24"/>
        </w:rPr>
        <w:tab/>
        <w:t>1451</w:t>
      </w:r>
      <w:r>
        <w:rPr>
          <w:rFonts w:ascii="Times New Roman" w:hAnsi="Times New Roman" w:cs="Times New Roman"/>
          <w:sz w:val="24"/>
          <w:szCs w:val="24"/>
        </w:rPr>
        <w:tab/>
        <w:t>He was born.   (ibid.)</w:t>
      </w:r>
    </w:p>
    <w:p w14:paraId="2C02D6E6" w14:textId="00EA63A9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Dec.1483</w:t>
      </w:r>
      <w:r>
        <w:rPr>
          <w:rFonts w:ascii="Times New Roman" w:hAnsi="Times New Roman" w:cs="Times New Roman"/>
          <w:sz w:val="24"/>
          <w:szCs w:val="24"/>
        </w:rPr>
        <w:tab/>
        <w:t>His father died.   (ibid.)</w:t>
      </w:r>
    </w:p>
    <w:p w14:paraId="3AFE0630" w14:textId="3E403754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97794B" w14:textId="0E14FBAE" w:rsid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07F5FC" w14:textId="4873CCBF" w:rsidR="00075AC6" w:rsidRPr="00075AC6" w:rsidRDefault="00075AC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2022</w:t>
      </w:r>
    </w:p>
    <w:sectPr w:rsidR="00075AC6" w:rsidRPr="00075A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F79C" w14:textId="77777777" w:rsidR="00075AC6" w:rsidRDefault="00075AC6" w:rsidP="009139A6">
      <w:r>
        <w:separator/>
      </w:r>
    </w:p>
  </w:endnote>
  <w:endnote w:type="continuationSeparator" w:id="0">
    <w:p w14:paraId="7E10D294" w14:textId="77777777" w:rsidR="00075AC6" w:rsidRDefault="00075A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34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E0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00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55FF" w14:textId="77777777" w:rsidR="00075AC6" w:rsidRDefault="00075AC6" w:rsidP="009139A6">
      <w:r>
        <w:separator/>
      </w:r>
    </w:p>
  </w:footnote>
  <w:footnote w:type="continuationSeparator" w:id="0">
    <w:p w14:paraId="58699873" w14:textId="77777777" w:rsidR="00075AC6" w:rsidRDefault="00075A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D71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AC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05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AC6"/>
    <w:rsid w:val="000666E0"/>
    <w:rsid w:val="00075AC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97C9"/>
  <w15:chartTrackingRefBased/>
  <w15:docId w15:val="{C7227EC5-8277-439F-8CA8-D6956E4D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2022-03-31T19:57:00Z</dcterms:created>
  <dcterms:modified xsi:type="dcterms:W3CDTF">2022-03-31T20:00:00Z</dcterms:modified>
</cp:coreProperties>
</file>